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9044C" w14:textId="77777777" w:rsidR="007827C1" w:rsidRDefault="007827C1" w:rsidP="007827C1">
      <w:pPr>
        <w:pStyle w:val="NoSpacing"/>
      </w:pPr>
      <w:r w:rsidRPr="007827C1">
        <w:rPr>
          <w:u w:val="single"/>
        </w:rPr>
        <w:t>Jane WARDE</w:t>
      </w:r>
      <w:r>
        <w:t xml:space="preserve">     </w:t>
      </w:r>
      <w:proofErr w:type="gramStart"/>
      <w:r>
        <w:t xml:space="preserve">   (</w:t>
      </w:r>
      <w:proofErr w:type="gramEnd"/>
      <w:r>
        <w:t>fl.1496)</w:t>
      </w:r>
    </w:p>
    <w:p w14:paraId="45E6956D" w14:textId="77777777" w:rsidR="007827C1" w:rsidRDefault="007827C1" w:rsidP="007827C1">
      <w:pPr>
        <w:pStyle w:val="NoSpacing"/>
      </w:pPr>
      <w:r>
        <w:t>of Ripon.</w:t>
      </w:r>
    </w:p>
    <w:p w14:paraId="39FF4AD1" w14:textId="77777777" w:rsidR="007827C1" w:rsidRDefault="007827C1" w:rsidP="007827C1">
      <w:pPr>
        <w:pStyle w:val="NoSpacing"/>
      </w:pPr>
    </w:p>
    <w:p w14:paraId="11E61410" w14:textId="77777777" w:rsidR="007827C1" w:rsidRDefault="007827C1" w:rsidP="007827C1">
      <w:pPr>
        <w:pStyle w:val="NoSpacing"/>
      </w:pPr>
    </w:p>
    <w:p w14:paraId="429C5F03" w14:textId="77777777" w:rsidR="007827C1" w:rsidRDefault="007827C1" w:rsidP="007827C1">
      <w:pPr>
        <w:pStyle w:val="NoSpacing"/>
      </w:pPr>
      <w:r>
        <w:t xml:space="preserve">Daughter of Sir Christopher </w:t>
      </w:r>
      <w:proofErr w:type="spellStart"/>
      <w:r>
        <w:t>Warde</w:t>
      </w:r>
      <w:proofErr w:type="spellEnd"/>
      <w:r>
        <w:t xml:space="preserve"> of Ripon.</w:t>
      </w:r>
    </w:p>
    <w:p w14:paraId="03F5CE96" w14:textId="77777777" w:rsidR="007827C1" w:rsidRDefault="007827C1" w:rsidP="007827C1">
      <w:pPr>
        <w:pStyle w:val="NoSpacing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1</w:t>
      </w:r>
      <w:r w:rsidRPr="00771D70">
        <w:t>)</w:t>
      </w:r>
    </w:p>
    <w:p w14:paraId="0802F177" w14:textId="77777777" w:rsidR="007827C1" w:rsidRDefault="007827C1" w:rsidP="007827C1">
      <w:pPr>
        <w:pStyle w:val="NoSpacing"/>
      </w:pPr>
    </w:p>
    <w:p w14:paraId="73F612B5" w14:textId="77777777" w:rsidR="007827C1" w:rsidRDefault="007827C1" w:rsidP="007827C1">
      <w:pPr>
        <w:pStyle w:val="NoSpacing"/>
      </w:pPr>
    </w:p>
    <w:p w14:paraId="42389799" w14:textId="77777777" w:rsidR="007827C1" w:rsidRDefault="007827C1" w:rsidP="007827C1">
      <w:pPr>
        <w:pStyle w:val="NoSpacing"/>
      </w:pPr>
      <w:r>
        <w:t>27 Oct.1496</w:t>
      </w:r>
      <w:r>
        <w:tab/>
        <w:t>Ralph Fawcett(q.v.) was licensed to solemnize her marriage to Edward</w:t>
      </w:r>
    </w:p>
    <w:p w14:paraId="101CAD84" w14:textId="77777777" w:rsidR="007827C1" w:rsidRDefault="007827C1" w:rsidP="007827C1">
      <w:pPr>
        <w:pStyle w:val="NoSpacing"/>
      </w:pPr>
      <w:r>
        <w:tab/>
      </w:r>
      <w:r>
        <w:tab/>
        <w:t xml:space="preserve">Musgrave of </w:t>
      </w:r>
      <w:proofErr w:type="spellStart"/>
      <w:r>
        <w:t>Kirkby</w:t>
      </w:r>
      <w:proofErr w:type="spellEnd"/>
      <w:r>
        <w:t xml:space="preserve"> Stephen(q.v.).   (ibid.)</w:t>
      </w:r>
    </w:p>
    <w:p w14:paraId="373947C4" w14:textId="77777777" w:rsidR="007827C1" w:rsidRDefault="007827C1" w:rsidP="007827C1">
      <w:pPr>
        <w:pStyle w:val="NoSpacing"/>
      </w:pPr>
    </w:p>
    <w:p w14:paraId="2B83077E" w14:textId="77777777" w:rsidR="007827C1" w:rsidRDefault="007827C1" w:rsidP="007827C1">
      <w:pPr>
        <w:pStyle w:val="NoSpacing"/>
      </w:pPr>
    </w:p>
    <w:p w14:paraId="5CC325B8" w14:textId="77777777" w:rsidR="007827C1" w:rsidRDefault="007827C1" w:rsidP="007827C1">
      <w:pPr>
        <w:pStyle w:val="NoSpacing"/>
      </w:pPr>
      <w:r>
        <w:t>25 October 2022</w:t>
      </w:r>
    </w:p>
    <w:p w14:paraId="52614E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431B8" w14:textId="77777777" w:rsidR="007827C1" w:rsidRDefault="007827C1" w:rsidP="009139A6">
      <w:r>
        <w:separator/>
      </w:r>
    </w:p>
  </w:endnote>
  <w:endnote w:type="continuationSeparator" w:id="0">
    <w:p w14:paraId="4B3BB5F9" w14:textId="77777777" w:rsidR="007827C1" w:rsidRDefault="007827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0B3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32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601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6C215" w14:textId="77777777" w:rsidR="007827C1" w:rsidRDefault="007827C1" w:rsidP="009139A6">
      <w:r>
        <w:separator/>
      </w:r>
    </w:p>
  </w:footnote>
  <w:footnote w:type="continuationSeparator" w:id="0">
    <w:p w14:paraId="5CCEE5A1" w14:textId="77777777" w:rsidR="007827C1" w:rsidRDefault="007827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F8E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99F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2F9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C1"/>
    <w:rsid w:val="000666E0"/>
    <w:rsid w:val="002510B7"/>
    <w:rsid w:val="005C130B"/>
    <w:rsid w:val="007827C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61A0C"/>
  <w15:chartTrackingRefBased/>
  <w15:docId w15:val="{06F72CDD-894E-4A5C-968A-4B95F5BB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2023-01-15T21:28:00Z</dcterms:created>
  <dcterms:modified xsi:type="dcterms:W3CDTF">2023-01-15T21:29:00Z</dcterms:modified>
</cp:coreProperties>
</file>